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785AF253" w:rsidR="00DD01F9" w:rsidRPr="00DD01F9" w:rsidRDefault="008C657D"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1A114FC7" w:rsidR="00F45FC5" w:rsidRDefault="00F74A07" w:rsidP="002D5F19">
            <w:pPr>
              <w:pStyle w:val="Titlepagearticle"/>
            </w:pPr>
            <w:r>
              <w:t>Amerikaanse overall</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254A4DAF"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A868287" w:rsidR="00A85207" w:rsidRPr="00BD22D4" w:rsidRDefault="00A85207"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59A0B811"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2E9307D8" w:rsidR="00A85207" w:rsidRPr="00BD22D4" w:rsidRDefault="00A85207"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0AEE2D4E"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05C252C6" w:rsidR="00A85207" w:rsidRPr="00BD22D4" w:rsidRDefault="00A85207"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124A59D9"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6E4CC5BA" w:rsidR="00A85207" w:rsidRPr="00BD22D4" w:rsidRDefault="00A85207"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591B93A9"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49659540" w:rsidR="00A85207" w:rsidRPr="00C870FD" w:rsidRDefault="00A85207"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7509C6" w:rsidRDefault="00472E09" w:rsidP="002722ED">
            <w:pPr>
              <w:pStyle w:val="Tabletext"/>
              <w:rPr>
                <w:sz w:val="18"/>
                <w:szCs w:val="18"/>
              </w:rPr>
            </w:pPr>
            <w:r w:rsidRPr="007509C6">
              <w:rPr>
                <w:sz w:val="18"/>
                <w:szCs w:val="18"/>
              </w:rPr>
              <w:t>Reiniging</w:t>
            </w:r>
          </w:p>
        </w:tc>
        <w:tc>
          <w:tcPr>
            <w:tcW w:w="7796" w:type="dxa"/>
          </w:tcPr>
          <w:p w14:paraId="2544EBA3" w14:textId="6EA95546" w:rsidR="00472E09" w:rsidRDefault="00472E09" w:rsidP="00FA30F8">
            <w:pPr>
              <w:pStyle w:val="Tabletext"/>
              <w:rPr>
                <w:sz w:val="18"/>
                <w:szCs w:val="18"/>
              </w:rPr>
            </w:pPr>
            <w:r w:rsidRPr="007509C6">
              <w:rPr>
                <w:sz w:val="18"/>
                <w:szCs w:val="18"/>
              </w:rPr>
              <w:t xml:space="preserve">De </w:t>
            </w:r>
            <w:r w:rsidR="007509C6" w:rsidRPr="007509C6">
              <w:rPr>
                <w:sz w:val="18"/>
                <w:szCs w:val="18"/>
              </w:rPr>
              <w:t>overall</w:t>
            </w:r>
            <w:r w:rsidRPr="007509C6">
              <w:rPr>
                <w:sz w:val="18"/>
                <w:szCs w:val="18"/>
              </w:rPr>
              <w:t xml:space="preserve"> is</w:t>
            </w:r>
            <w:r w:rsidR="00E9692A" w:rsidRPr="007509C6">
              <w:rPr>
                <w:sz w:val="18"/>
                <w:szCs w:val="18"/>
              </w:rPr>
              <w:t xml:space="preserve"> </w:t>
            </w:r>
            <w:r w:rsidR="00FA2FBB" w:rsidRPr="007509C6">
              <w:rPr>
                <w:sz w:val="18"/>
                <w:szCs w:val="18"/>
              </w:rPr>
              <w:t xml:space="preserve">naast thuiswas, </w:t>
            </w:r>
            <w:r w:rsidRPr="007509C6">
              <w:rPr>
                <w:sz w:val="18"/>
                <w:szCs w:val="18"/>
              </w:rPr>
              <w:t>geschikt voor industrieel wassen en drogen volgens ISO 15797</w:t>
            </w:r>
            <w:r w:rsidR="00FE7361">
              <w:rPr>
                <w:sz w:val="18"/>
                <w:szCs w:val="18"/>
              </w:rPr>
              <w:t xml:space="preserve"> </w:t>
            </w:r>
            <w:r w:rsidR="00FE7361" w:rsidRPr="000F0725">
              <w:rPr>
                <w:sz w:val="18"/>
                <w:szCs w:val="18"/>
              </w:rPr>
              <w:t>op minimaal 40</w:t>
            </w:r>
            <w:r w:rsidR="00FE7361" w:rsidRPr="000F0725">
              <w:rPr>
                <w:rFonts w:cs="Arial"/>
                <w:sz w:val="18"/>
                <w:szCs w:val="18"/>
              </w:rPr>
              <w:t xml:space="preserve">° </w:t>
            </w:r>
            <w:r w:rsidR="00FE7361" w:rsidRPr="000F0725">
              <w:rPr>
                <w:sz w:val="18"/>
                <w:szCs w:val="18"/>
              </w:rPr>
              <w:t xml:space="preserve">Celsius. </w:t>
            </w:r>
            <w:r w:rsidRPr="007509C6">
              <w:rPr>
                <w:sz w:val="18"/>
                <w:szCs w:val="18"/>
              </w:rPr>
              <w:t>Het reinigings- en droogproces heeft een minimale invloed op de prestaties van het kledingstuk.</w:t>
            </w:r>
          </w:p>
          <w:p w14:paraId="3431935C" w14:textId="11FCAB51" w:rsidR="00A85207" w:rsidRPr="00C870FD" w:rsidRDefault="00A85207"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60F59E16" w:rsidR="0060167A" w:rsidRPr="00214732" w:rsidRDefault="002D22A5" w:rsidP="00897938">
            <w:pPr>
              <w:pStyle w:val="Tabletext"/>
              <w:rPr>
                <w:b/>
                <w:sz w:val="18"/>
                <w:szCs w:val="18"/>
              </w:rPr>
            </w:pPr>
            <w:r w:rsidRPr="002713B9">
              <w:rPr>
                <w:b/>
                <w:sz w:val="18"/>
                <w:szCs w:val="18"/>
              </w:rPr>
              <w:t>Amerikaanse overall</w:t>
            </w:r>
            <w:r w:rsidR="002E3D34">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70F5A9AE" w14:textId="77777777" w:rsidR="00CA137D" w:rsidRDefault="00CA137D" w:rsidP="00CA137D">
            <w:pPr>
              <w:pStyle w:val="Lijstalinea"/>
              <w:numPr>
                <w:ilvl w:val="0"/>
                <w:numId w:val="42"/>
              </w:numPr>
              <w:spacing w:line="280" w:lineRule="atLeast"/>
            </w:pPr>
            <w:r>
              <w:t>Elastische verstelbare bretels</w:t>
            </w:r>
          </w:p>
          <w:p w14:paraId="1B7B6F6D" w14:textId="77777777" w:rsidR="00CA137D" w:rsidRPr="00055822" w:rsidRDefault="00CA137D" w:rsidP="00CA137D">
            <w:pPr>
              <w:pStyle w:val="Lijstalinea"/>
              <w:numPr>
                <w:ilvl w:val="0"/>
                <w:numId w:val="42"/>
              </w:numPr>
              <w:spacing w:line="280" w:lineRule="atLeast"/>
            </w:pPr>
            <w:r w:rsidRPr="00055822">
              <w:t>Meerdere zakken</w:t>
            </w:r>
          </w:p>
          <w:p w14:paraId="696E5BC5" w14:textId="77777777" w:rsidR="00CA137D" w:rsidRPr="00055822" w:rsidRDefault="00CA137D" w:rsidP="00CA137D">
            <w:pPr>
              <w:pStyle w:val="Lijstalinea"/>
              <w:numPr>
                <w:ilvl w:val="0"/>
                <w:numId w:val="42"/>
              </w:numPr>
              <w:spacing w:line="280" w:lineRule="atLeast"/>
            </w:pPr>
            <w:r w:rsidRPr="00055822">
              <w:t>Zij-intasten</w:t>
            </w:r>
          </w:p>
          <w:p w14:paraId="49C39717" w14:textId="77777777" w:rsidR="00CA137D" w:rsidRPr="00055822" w:rsidRDefault="00CA137D" w:rsidP="00CA137D">
            <w:pPr>
              <w:pStyle w:val="Lijstalinea"/>
              <w:numPr>
                <w:ilvl w:val="0"/>
                <w:numId w:val="42"/>
              </w:numPr>
              <w:spacing w:line="280" w:lineRule="atLeast"/>
            </w:pPr>
            <w:r>
              <w:t>Voorsluiting met</w:t>
            </w:r>
            <w:r w:rsidRPr="00055822">
              <w:t xml:space="preserve"> rits</w:t>
            </w:r>
          </w:p>
          <w:p w14:paraId="53D5C1BC" w14:textId="77777777" w:rsidR="00CA137D" w:rsidRDefault="00CA137D" w:rsidP="00CA137D">
            <w:pPr>
              <w:pStyle w:val="Lijstalinea"/>
              <w:numPr>
                <w:ilvl w:val="0"/>
                <w:numId w:val="42"/>
              </w:numPr>
              <w:spacing w:line="280" w:lineRule="atLeast"/>
            </w:pPr>
            <w:r>
              <w:t>Voorzien van bedrijfslogo(s)</w:t>
            </w:r>
          </w:p>
          <w:p w14:paraId="335A35EA" w14:textId="0E0EEEE2" w:rsidR="006C50D3" w:rsidRPr="006C50D3" w:rsidRDefault="006C50D3" w:rsidP="00EF60E5">
            <w:pPr>
              <w:spacing w:line="240" w:lineRule="atLeast"/>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0F896533" w:rsidR="0060167A" w:rsidRPr="00740C03" w:rsidRDefault="009B45BF" w:rsidP="00897938">
            <w:pPr>
              <w:pStyle w:val="Tabletext"/>
              <w:rPr>
                <w:sz w:val="18"/>
                <w:szCs w:val="18"/>
              </w:rPr>
            </w:pPr>
            <w:r>
              <w:rPr>
                <w:sz w:val="18"/>
                <w:szCs w:val="18"/>
              </w:rPr>
              <w:t>- z</w:t>
            </w:r>
            <w:r w:rsidR="0060167A" w:rsidRPr="00740C03">
              <w:rPr>
                <w:sz w:val="18"/>
                <w:szCs w:val="18"/>
              </w:rPr>
              <w:t xml:space="preserve">ie voor logo’s, prints en badges de tekening </w:t>
            </w:r>
            <w:r w:rsidR="002713B9">
              <w:rPr>
                <w:sz w:val="18"/>
                <w:szCs w:val="18"/>
              </w:rPr>
              <w:t>in bijlage 1</w:t>
            </w:r>
            <w:r w:rsidR="009D6E89">
              <w:rPr>
                <w:sz w:val="18"/>
                <w:szCs w:val="18"/>
              </w:rPr>
              <w:t>.</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77777777" w:rsidR="009F2562" w:rsidRDefault="009F2562" w:rsidP="00F27CDE"/>
    <w:p w14:paraId="59A28BD7" w14:textId="77777777" w:rsidR="006C50D3" w:rsidRDefault="006C50D3"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44BE3E45" w14:textId="77777777" w:rsidR="006C50D3" w:rsidRDefault="006C50D3" w:rsidP="00814768">
      <w:pPr>
        <w:pStyle w:val="Kop3"/>
        <w:spacing w:before="240"/>
        <w:rPr>
          <w:b/>
          <w:i/>
          <w:sz w:val="18"/>
          <w:szCs w:val="18"/>
        </w:rPr>
      </w:pPr>
    </w:p>
    <w:p w14:paraId="14C95DF8" w14:textId="77777777" w:rsidR="006C50D3" w:rsidRDefault="006C50D3" w:rsidP="00814768">
      <w:pPr>
        <w:pStyle w:val="Kop3"/>
        <w:spacing w:before="240"/>
        <w:rPr>
          <w:b/>
          <w:i/>
          <w:sz w:val="18"/>
          <w:szCs w:val="18"/>
        </w:rPr>
      </w:pPr>
    </w:p>
    <w:p w14:paraId="45FE509A" w14:textId="77777777" w:rsidR="006C50D3" w:rsidRDefault="006C50D3" w:rsidP="00814768">
      <w:pPr>
        <w:pStyle w:val="Kop3"/>
        <w:spacing w:before="240"/>
        <w:rPr>
          <w:b/>
          <w:i/>
          <w:sz w:val="18"/>
          <w:szCs w:val="18"/>
        </w:rPr>
      </w:pPr>
    </w:p>
    <w:p w14:paraId="305DBF51" w14:textId="0C26C272"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527696FB"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39636A">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1343858"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2XS</w:t>
      </w:r>
      <w:r w:rsidR="005C1222">
        <w:t xml:space="preserve"> </w:t>
      </w:r>
      <w:r w:rsidR="005C1222" w:rsidRPr="007F4B16">
        <w:t>-</w:t>
      </w:r>
      <w:r w:rsidR="005C1222">
        <w:t xml:space="preserve"> </w:t>
      </w:r>
      <w:r w:rsidR="005C1222" w:rsidRPr="007F4B16">
        <w:t>4XL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55F42274"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11DAAB56" w14:textId="0CEBCB00" w:rsidR="00F46091" w:rsidRDefault="00F46091" w:rsidP="001C6B91">
      <w:pPr>
        <w:rPr>
          <w:lang w:val="nl-NL"/>
        </w:rPr>
      </w:pPr>
    </w:p>
    <w:p w14:paraId="02748B4C" w14:textId="77777777" w:rsidR="00F46091" w:rsidRPr="00055822" w:rsidRDefault="00F46091" w:rsidP="00B766E2">
      <w:pPr>
        <w:spacing w:line="280" w:lineRule="atLeast"/>
      </w:pPr>
      <w:r w:rsidRPr="00055822">
        <w:t>Samenstelling voldoet minimaal aan de volgende eisen:</w:t>
      </w:r>
    </w:p>
    <w:p w14:paraId="446A1802" w14:textId="77777777" w:rsidR="00B766E2" w:rsidRPr="00922A41" w:rsidRDefault="00B766E2" w:rsidP="00B766E2">
      <w:pPr>
        <w:pStyle w:val="Lijstalinea"/>
        <w:numPr>
          <w:ilvl w:val="0"/>
          <w:numId w:val="42"/>
        </w:numPr>
        <w:spacing w:line="280" w:lineRule="atLeast"/>
      </w:pPr>
      <w:r w:rsidRPr="00922A41">
        <w:t>Kleur: zwart-grijs.</w:t>
      </w:r>
    </w:p>
    <w:p w14:paraId="4C1081C7" w14:textId="77777777" w:rsidR="00F46091" w:rsidRDefault="00F46091" w:rsidP="00B766E2">
      <w:pPr>
        <w:pStyle w:val="Lijstalinea"/>
        <w:numPr>
          <w:ilvl w:val="0"/>
          <w:numId w:val="42"/>
        </w:numPr>
        <w:spacing w:line="280" w:lineRule="atLeast"/>
      </w:pPr>
      <w:r w:rsidRPr="00055822">
        <w:t>Gewicht 2</w:t>
      </w:r>
      <w:r>
        <w:t>75</w:t>
      </w:r>
      <w:r w:rsidRPr="00055822">
        <w:t>-3</w:t>
      </w:r>
      <w:r>
        <w:t>2</w:t>
      </w:r>
      <w:r w:rsidRPr="00055822">
        <w:t>0 gr/m2</w:t>
      </w:r>
    </w:p>
    <w:p w14:paraId="4CD780C9" w14:textId="77777777" w:rsidR="00F46091" w:rsidRDefault="00F46091" w:rsidP="001C6B91">
      <w:pPr>
        <w:rPr>
          <w:lang w:val="nl-NL"/>
        </w:rPr>
      </w:pPr>
    </w:p>
    <w:p w14:paraId="65C55C0B" w14:textId="77777777" w:rsidR="00575FF9" w:rsidRPr="00575FF9" w:rsidRDefault="00575FF9" w:rsidP="00786F7E">
      <w:pPr>
        <w:rPr>
          <w:color w:val="FF0000"/>
        </w:rPr>
      </w:pPr>
    </w:p>
    <w:p w14:paraId="5F68F19A" w14:textId="77777777" w:rsidR="00DE7902" w:rsidRPr="00536E08" w:rsidRDefault="00D9285A" w:rsidP="00DE7902">
      <w:pPr>
        <w:pStyle w:val="Kop2"/>
      </w:pPr>
      <w:bookmarkStart w:id="71" w:name="_Toc265568445"/>
      <w:bookmarkStart w:id="72" w:name="_Toc266195583"/>
      <w:bookmarkStart w:id="73" w:name="_Toc496599879"/>
      <w:r>
        <w:t xml:space="preserve">Etikettering </w:t>
      </w:r>
      <w:r w:rsidR="00A13942">
        <w:t>en v</w:t>
      </w:r>
      <w:r w:rsidR="000C31A8">
        <w:t>erpakking</w:t>
      </w:r>
      <w:bookmarkEnd w:id="65"/>
      <w:bookmarkEnd w:id="66"/>
      <w:bookmarkEnd w:id="67"/>
      <w:bookmarkEnd w:id="68"/>
      <w:bookmarkEnd w:id="71"/>
      <w:bookmarkEnd w:id="72"/>
      <w:bookmarkEnd w:id="73"/>
    </w:p>
    <w:p w14:paraId="792F7F39" w14:textId="77777777" w:rsidR="00A85207" w:rsidRDefault="00A85207" w:rsidP="00DE7902">
      <w:pPr>
        <w:pStyle w:val="Kop3"/>
        <w:rPr>
          <w:b/>
          <w:i/>
          <w:sz w:val="18"/>
          <w:szCs w:val="18"/>
        </w:rPr>
      </w:pPr>
      <w:bookmarkStart w:id="74" w:name="_Toc248574602"/>
      <w:bookmarkStart w:id="75" w:name="_Toc257118192"/>
      <w:bookmarkStart w:id="76" w:name="_Toc257637084"/>
      <w:bookmarkStart w:id="77" w:name="_Toc265568446"/>
      <w:bookmarkStart w:id="78" w:name="_Toc266195584"/>
      <w:bookmarkStart w:id="79" w:name="_Toc297192554"/>
      <w:bookmarkStart w:id="80" w:name="_Toc491087031"/>
      <w:bookmarkStart w:id="81" w:name="_Toc496599880"/>
    </w:p>
    <w:p w14:paraId="58099874" w14:textId="6010A24E" w:rsidR="00A13942" w:rsidRPr="00DE7902" w:rsidRDefault="00A13942" w:rsidP="00DE7902">
      <w:pPr>
        <w:pStyle w:val="Kop3"/>
        <w:rPr>
          <w:b/>
          <w:i/>
          <w:sz w:val="18"/>
          <w:szCs w:val="18"/>
        </w:rPr>
      </w:pPr>
      <w:r w:rsidRPr="00DE7902">
        <w:rPr>
          <w:b/>
          <w:i/>
          <w:sz w:val="18"/>
          <w:szCs w:val="18"/>
        </w:rPr>
        <w:t>Etikettering</w:t>
      </w:r>
      <w:bookmarkEnd w:id="74"/>
      <w:bookmarkEnd w:id="75"/>
      <w:bookmarkEnd w:id="76"/>
      <w:bookmarkEnd w:id="77"/>
      <w:bookmarkEnd w:id="78"/>
      <w:bookmarkEnd w:id="79"/>
      <w:bookmarkEnd w:id="80"/>
      <w:bookmarkEnd w:id="81"/>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18DDBFD0" w14:textId="77777777" w:rsidR="00A85207" w:rsidRDefault="00A85207" w:rsidP="00DE7902">
      <w:pPr>
        <w:pStyle w:val="Kop3"/>
        <w:rPr>
          <w:b/>
          <w:i/>
          <w:sz w:val="18"/>
          <w:szCs w:val="18"/>
        </w:rPr>
      </w:pPr>
      <w:bookmarkStart w:id="82" w:name="_Toc248574603"/>
      <w:bookmarkStart w:id="83" w:name="_Toc257118193"/>
      <w:bookmarkStart w:id="84" w:name="_Toc257637085"/>
      <w:bookmarkStart w:id="85" w:name="_Toc265568447"/>
      <w:bookmarkStart w:id="86" w:name="_Toc266195585"/>
      <w:bookmarkStart w:id="87" w:name="_Toc297192555"/>
      <w:bookmarkStart w:id="88" w:name="_Toc491087032"/>
      <w:bookmarkStart w:id="89" w:name="_Toc496599881"/>
    </w:p>
    <w:p w14:paraId="12CF2665" w14:textId="2E309556" w:rsidR="000C31A8" w:rsidRPr="00DE7902" w:rsidRDefault="000C31A8" w:rsidP="00DE7902">
      <w:pPr>
        <w:pStyle w:val="Kop3"/>
        <w:rPr>
          <w:b/>
          <w:i/>
          <w:sz w:val="18"/>
          <w:szCs w:val="18"/>
        </w:rPr>
      </w:pPr>
      <w:r w:rsidRPr="00DE7902">
        <w:rPr>
          <w:b/>
          <w:i/>
          <w:sz w:val="18"/>
          <w:szCs w:val="18"/>
        </w:rPr>
        <w:t>Verpakking</w:t>
      </w:r>
      <w:bookmarkEnd w:id="82"/>
      <w:bookmarkEnd w:id="83"/>
      <w:bookmarkEnd w:id="84"/>
      <w:bookmarkEnd w:id="85"/>
      <w:bookmarkEnd w:id="86"/>
      <w:bookmarkEnd w:id="87"/>
      <w:bookmarkEnd w:id="88"/>
      <w:bookmarkEnd w:id="89"/>
    </w:p>
    <w:p w14:paraId="25DEF2B2" w14:textId="3D93561E" w:rsidR="00AE3A87" w:rsidRPr="00280E19" w:rsidRDefault="0001065D" w:rsidP="00280E19">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0" w:name="_Toc58050059"/>
      <w:bookmarkEnd w:id="8"/>
      <w:r w:rsidR="00240EB2">
        <w:rPr>
          <w:szCs w:val="18"/>
          <w:lang w:val="nl-NL"/>
        </w:rPr>
        <w:t>l.</w:t>
      </w:r>
    </w:p>
    <w:bookmarkEnd w:id="90"/>
    <w:p w14:paraId="7511530E" w14:textId="77777777" w:rsidR="00467ADF" w:rsidRPr="00467ADF" w:rsidRDefault="00467ADF" w:rsidP="00467ADF">
      <w:pPr>
        <w:pStyle w:val="Artikelbenamingappendix"/>
        <w:rPr>
          <w:b w:val="0"/>
          <w:i w:val="0"/>
        </w:rPr>
      </w:pPr>
    </w:p>
    <w:sectPr w:rsidR="00467ADF" w:rsidRPr="00467AD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9E48C" w14:textId="77777777" w:rsidR="00995F56" w:rsidRDefault="00995F56">
      <w:r>
        <w:separator/>
      </w:r>
    </w:p>
  </w:endnote>
  <w:endnote w:type="continuationSeparator" w:id="0">
    <w:p w14:paraId="28BE2F58" w14:textId="77777777" w:rsidR="00995F56" w:rsidRDefault="0099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7F839" w14:textId="77777777" w:rsidR="00995F56" w:rsidRDefault="00995F56">
      <w:r>
        <w:separator/>
      </w:r>
    </w:p>
  </w:footnote>
  <w:footnote w:type="continuationSeparator" w:id="0">
    <w:p w14:paraId="02DB71F1" w14:textId="77777777" w:rsidR="00995F56" w:rsidRDefault="0099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41FBA859" w:rsidR="007B5ABB" w:rsidRDefault="007B5ABB">
    <w:pPr>
      <w:pStyle w:val="Headertext"/>
    </w:pPr>
    <w:r>
      <w:tab/>
    </w:r>
    <w:r w:rsidR="009E767F">
      <w:t>PVE-nummer</w:t>
    </w:r>
    <w:r w:rsidR="009E767F">
      <w:tab/>
      <w:t xml:space="preserve">: Annex </w:t>
    </w:r>
    <w:r w:rsidR="00922A41">
      <w:t>6</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4"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64207E86"/>
    <w:multiLevelType w:val="hybridMultilevel"/>
    <w:tmpl w:val="7CF06B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9"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4"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
  </w:num>
  <w:num w:numId="4">
    <w:abstractNumId w:val="12"/>
  </w:num>
  <w:num w:numId="5">
    <w:abstractNumId w:val="32"/>
  </w:num>
  <w:num w:numId="6">
    <w:abstractNumId w:val="14"/>
  </w:num>
  <w:num w:numId="7">
    <w:abstractNumId w:val="5"/>
  </w:num>
  <w:num w:numId="8">
    <w:abstractNumId w:val="36"/>
  </w:num>
  <w:num w:numId="9">
    <w:abstractNumId w:val="27"/>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2"/>
  </w:num>
  <w:num w:numId="13">
    <w:abstractNumId w:val="7"/>
  </w:num>
  <w:num w:numId="14">
    <w:abstractNumId w:val="33"/>
  </w:num>
  <w:num w:numId="15">
    <w:abstractNumId w:val="0"/>
  </w:num>
  <w:num w:numId="16">
    <w:abstractNumId w:val="15"/>
  </w:num>
  <w:num w:numId="17">
    <w:abstractNumId w:val="34"/>
  </w:num>
  <w:num w:numId="18">
    <w:abstractNumId w:val="31"/>
  </w:num>
  <w:num w:numId="19">
    <w:abstractNumId w:val="23"/>
  </w:num>
  <w:num w:numId="20">
    <w:abstractNumId w:val="9"/>
  </w:num>
  <w:num w:numId="21">
    <w:abstractNumId w:val="17"/>
  </w:num>
  <w:num w:numId="22">
    <w:abstractNumId w:val="24"/>
  </w:num>
  <w:num w:numId="23">
    <w:abstractNumId w:val="2"/>
  </w:num>
  <w:num w:numId="24">
    <w:abstractNumId w:val="30"/>
  </w:num>
  <w:num w:numId="25">
    <w:abstractNumId w:val="10"/>
  </w:num>
  <w:num w:numId="26">
    <w:abstractNumId w:val="20"/>
  </w:num>
  <w:num w:numId="27">
    <w:abstractNumId w:val="11"/>
  </w:num>
  <w:num w:numId="28">
    <w:abstractNumId w:val="4"/>
  </w:num>
  <w:num w:numId="29">
    <w:abstractNumId w:val="22"/>
  </w:num>
  <w:num w:numId="30">
    <w:abstractNumId w:val="3"/>
  </w:num>
  <w:num w:numId="31">
    <w:abstractNumId w:val="25"/>
  </w:num>
  <w:num w:numId="32">
    <w:abstractNumId w:val="26"/>
  </w:num>
  <w:num w:numId="33">
    <w:abstractNumId w:val="21"/>
  </w:num>
  <w:num w:numId="34">
    <w:abstractNumId w:val="35"/>
  </w:num>
  <w:num w:numId="35">
    <w:abstractNumId w:val="29"/>
  </w:num>
  <w:num w:numId="36">
    <w:abstractNumId w:val="8"/>
  </w:num>
  <w:num w:numId="37">
    <w:abstractNumId w:val="19"/>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8"/>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B750C"/>
    <w:rsid w:val="000C31A8"/>
    <w:rsid w:val="000D1628"/>
    <w:rsid w:val="000D5FC1"/>
    <w:rsid w:val="000D7AF3"/>
    <w:rsid w:val="000E1BC4"/>
    <w:rsid w:val="000E217E"/>
    <w:rsid w:val="000E2441"/>
    <w:rsid w:val="000E48B4"/>
    <w:rsid w:val="000E6593"/>
    <w:rsid w:val="000E6E98"/>
    <w:rsid w:val="000F2214"/>
    <w:rsid w:val="000F2714"/>
    <w:rsid w:val="000F514C"/>
    <w:rsid w:val="001014A0"/>
    <w:rsid w:val="001014C9"/>
    <w:rsid w:val="001019CA"/>
    <w:rsid w:val="00103DE7"/>
    <w:rsid w:val="00106644"/>
    <w:rsid w:val="001121D6"/>
    <w:rsid w:val="0011252C"/>
    <w:rsid w:val="00115F49"/>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22C3"/>
    <w:rsid w:val="00202B16"/>
    <w:rsid w:val="0020313B"/>
    <w:rsid w:val="002055A2"/>
    <w:rsid w:val="00205AC5"/>
    <w:rsid w:val="002106DD"/>
    <w:rsid w:val="0021472B"/>
    <w:rsid w:val="00214732"/>
    <w:rsid w:val="00216606"/>
    <w:rsid w:val="00224B29"/>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713B9"/>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4452"/>
    <w:rsid w:val="0039636A"/>
    <w:rsid w:val="003967FA"/>
    <w:rsid w:val="003A0A3E"/>
    <w:rsid w:val="003A1D5A"/>
    <w:rsid w:val="003A217C"/>
    <w:rsid w:val="003A29D9"/>
    <w:rsid w:val="003A4632"/>
    <w:rsid w:val="003A5E24"/>
    <w:rsid w:val="003A7E48"/>
    <w:rsid w:val="003B16C9"/>
    <w:rsid w:val="003B1B4F"/>
    <w:rsid w:val="003C10B3"/>
    <w:rsid w:val="003D232F"/>
    <w:rsid w:val="003E615E"/>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024F"/>
    <w:rsid w:val="005C1222"/>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09C6"/>
    <w:rsid w:val="0075156D"/>
    <w:rsid w:val="00752CDB"/>
    <w:rsid w:val="00756CB1"/>
    <w:rsid w:val="00757946"/>
    <w:rsid w:val="007617D3"/>
    <w:rsid w:val="00766C55"/>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C657D"/>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2A41"/>
    <w:rsid w:val="0092480B"/>
    <w:rsid w:val="0092596C"/>
    <w:rsid w:val="00926A5D"/>
    <w:rsid w:val="009303DB"/>
    <w:rsid w:val="00931FF1"/>
    <w:rsid w:val="0093316C"/>
    <w:rsid w:val="0093441F"/>
    <w:rsid w:val="00934536"/>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95F56"/>
    <w:rsid w:val="009A3349"/>
    <w:rsid w:val="009B45BF"/>
    <w:rsid w:val="009B6337"/>
    <w:rsid w:val="009B64D2"/>
    <w:rsid w:val="009C04B4"/>
    <w:rsid w:val="009D6E89"/>
    <w:rsid w:val="009E194D"/>
    <w:rsid w:val="009E3250"/>
    <w:rsid w:val="009E3AF1"/>
    <w:rsid w:val="009E4931"/>
    <w:rsid w:val="009E4FB3"/>
    <w:rsid w:val="009E6294"/>
    <w:rsid w:val="009E6B89"/>
    <w:rsid w:val="009E767F"/>
    <w:rsid w:val="009F237A"/>
    <w:rsid w:val="009F2562"/>
    <w:rsid w:val="009F439E"/>
    <w:rsid w:val="00A01862"/>
    <w:rsid w:val="00A03F77"/>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5207"/>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766E2"/>
    <w:rsid w:val="00B800AA"/>
    <w:rsid w:val="00B81FAF"/>
    <w:rsid w:val="00B84706"/>
    <w:rsid w:val="00B852A5"/>
    <w:rsid w:val="00B943C1"/>
    <w:rsid w:val="00B961B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53BE"/>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4B7B"/>
    <w:rsid w:val="00C850DB"/>
    <w:rsid w:val="00C854AB"/>
    <w:rsid w:val="00C870FD"/>
    <w:rsid w:val="00C923FF"/>
    <w:rsid w:val="00C929EB"/>
    <w:rsid w:val="00CA137D"/>
    <w:rsid w:val="00CA1B04"/>
    <w:rsid w:val="00CA49BF"/>
    <w:rsid w:val="00CA4BB1"/>
    <w:rsid w:val="00CB138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57BB"/>
    <w:rsid w:val="00D9784D"/>
    <w:rsid w:val="00DA0F01"/>
    <w:rsid w:val="00DA2A57"/>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3C6E"/>
    <w:rsid w:val="00E93F4A"/>
    <w:rsid w:val="00E958A5"/>
    <w:rsid w:val="00E9692A"/>
    <w:rsid w:val="00EA0B5F"/>
    <w:rsid w:val="00EB1EC3"/>
    <w:rsid w:val="00EB4D9A"/>
    <w:rsid w:val="00EC6F66"/>
    <w:rsid w:val="00EC773D"/>
    <w:rsid w:val="00ED21D3"/>
    <w:rsid w:val="00ED225F"/>
    <w:rsid w:val="00ED33A7"/>
    <w:rsid w:val="00EE3EA5"/>
    <w:rsid w:val="00EE4275"/>
    <w:rsid w:val="00EE52AE"/>
    <w:rsid w:val="00EE794B"/>
    <w:rsid w:val="00EF13F3"/>
    <w:rsid w:val="00EF4E33"/>
    <w:rsid w:val="00EF5372"/>
    <w:rsid w:val="00EF60E5"/>
    <w:rsid w:val="00EF6F45"/>
    <w:rsid w:val="00F028FB"/>
    <w:rsid w:val="00F03294"/>
    <w:rsid w:val="00F035D6"/>
    <w:rsid w:val="00F06751"/>
    <w:rsid w:val="00F17127"/>
    <w:rsid w:val="00F173D2"/>
    <w:rsid w:val="00F27CDE"/>
    <w:rsid w:val="00F37DAB"/>
    <w:rsid w:val="00F37ED6"/>
    <w:rsid w:val="00F41543"/>
    <w:rsid w:val="00F45478"/>
    <w:rsid w:val="00F45FC5"/>
    <w:rsid w:val="00F46091"/>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90F04"/>
    <w:rsid w:val="00F94AB9"/>
    <w:rsid w:val="00FA0C79"/>
    <w:rsid w:val="00FA0F32"/>
    <w:rsid w:val="00FA2FBB"/>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E7361"/>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19</TotalTime>
  <Pages>4</Pages>
  <Words>788</Words>
  <Characters>4834</Characters>
  <Application>Microsoft Office Word</Application>
  <DocSecurity>0</DocSecurity>
  <Lines>193</Lines>
  <Paragraphs>104</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5518</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16</cp:revision>
  <cp:lastPrinted>2017-08-15T06:54:00Z</cp:lastPrinted>
  <dcterms:created xsi:type="dcterms:W3CDTF">2020-10-12T09:30:00Z</dcterms:created>
  <dcterms:modified xsi:type="dcterms:W3CDTF">2021-01-25T09:09:00Z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